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03F0E" w14:textId="77777777" w:rsidR="008314A0" w:rsidRDefault="008314A0" w:rsidP="008314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NASSHE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486FBE19" w14:textId="77777777" w:rsidR="008314A0" w:rsidRDefault="008314A0" w:rsidP="008314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DC9FE6" w14:textId="77777777" w:rsidR="008314A0" w:rsidRDefault="008314A0" w:rsidP="008314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EEF3BB" w14:textId="77777777" w:rsidR="008314A0" w:rsidRDefault="008314A0" w:rsidP="008314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and taking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Colyngrygge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7508F0C0" w14:textId="77777777" w:rsidR="008314A0" w:rsidRDefault="008314A0" w:rsidP="008314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Dunton, Buckinghamshire(q.v.).</w:t>
      </w:r>
    </w:p>
    <w:p w14:paraId="7308DFD6" w14:textId="77777777" w:rsidR="008314A0" w:rsidRDefault="008314A0" w:rsidP="008314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6800D9A" w14:textId="77777777" w:rsidR="008314A0" w:rsidRDefault="008314A0" w:rsidP="008314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96A655" w14:textId="77777777" w:rsidR="008314A0" w:rsidRDefault="008314A0" w:rsidP="008314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77FF77" w14:textId="77777777" w:rsidR="008314A0" w:rsidRDefault="008314A0" w:rsidP="008314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2022</w:t>
      </w:r>
    </w:p>
    <w:p w14:paraId="5C38A71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DCAEE" w14:textId="77777777" w:rsidR="008314A0" w:rsidRDefault="008314A0" w:rsidP="009139A6">
      <w:r>
        <w:separator/>
      </w:r>
    </w:p>
  </w:endnote>
  <w:endnote w:type="continuationSeparator" w:id="0">
    <w:p w14:paraId="59D794B1" w14:textId="77777777" w:rsidR="008314A0" w:rsidRDefault="008314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CAC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34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93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031D3" w14:textId="77777777" w:rsidR="008314A0" w:rsidRDefault="008314A0" w:rsidP="009139A6">
      <w:r>
        <w:separator/>
      </w:r>
    </w:p>
  </w:footnote>
  <w:footnote w:type="continuationSeparator" w:id="0">
    <w:p w14:paraId="6AB56806" w14:textId="77777777" w:rsidR="008314A0" w:rsidRDefault="008314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5A3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40D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16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4A0"/>
    <w:rsid w:val="000666E0"/>
    <w:rsid w:val="002510B7"/>
    <w:rsid w:val="005C130B"/>
    <w:rsid w:val="00826F5C"/>
    <w:rsid w:val="008314A0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5E0EB"/>
  <w15:chartTrackingRefBased/>
  <w15:docId w15:val="{7A7EDDD8-6E10-467F-A37A-47FDF1C2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314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2022-05-13T18:02:00Z</dcterms:created>
  <dcterms:modified xsi:type="dcterms:W3CDTF">2022-05-13T18:03:00Z</dcterms:modified>
</cp:coreProperties>
</file>